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4C" w:rsidRDefault="00EC284C" w:rsidP="00EC284C">
      <w:pPr>
        <w:pStyle w:val="berschrift1"/>
      </w:pPr>
      <w:r>
        <w:t>L02-27 Erfahrungen mit Unterkünften</w:t>
      </w:r>
    </w:p>
    <w:p w:rsidR="00EC284C" w:rsidRPr="00EE169F" w:rsidRDefault="00EC284C" w:rsidP="00EC284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179705</wp:posOffset>
                </wp:positionV>
                <wp:extent cx="5918200" cy="7467600"/>
                <wp:effectExtent l="0" t="0" r="25400" b="19050"/>
                <wp:wrapNone/>
                <wp:docPr id="3" name="Gefaltete Eck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8200" cy="7467600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C284C" w:rsidRDefault="00EC284C" w:rsidP="00EC284C">
                            <w:pPr>
                              <w:spacing w:before="360"/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</w:pPr>
                            <w:r w:rsidRPr="00EE169F"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  <w:t>Liebe(r) _________________________</w:t>
                            </w:r>
                          </w:p>
                          <w:p w:rsidR="00EC284C" w:rsidRDefault="00EC284C" w:rsidP="00EC284C">
                            <w:pPr>
                              <w:spacing w:before="7560"/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  <w:t>Herzliche Grüße,</w:t>
                            </w:r>
                          </w:p>
                          <w:p w:rsidR="00EC284C" w:rsidRPr="00EE169F" w:rsidRDefault="00EC284C" w:rsidP="00EC284C">
                            <w:pPr>
                              <w:spacing w:before="240"/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ucida Handwriting" w:hAnsi="Lucida Handwriting"/>
                                <w:sz w:val="40"/>
                                <w:szCs w:val="40"/>
                              </w:rPr>
                              <w:t>Dein(e) 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Gefaltete Ecke 2" o:spid="_x0000_s1026" type="#_x0000_t65" style="position:absolute;left:0;text-align:left;margin-left:1.1pt;margin-top:14.15pt;width:466pt;height:58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" adj="18000" fillcolor="window" strokecolor="#595959" strokeweight="2pt">
                <v:path arrowok="t"/>
                <v:textbox>
                  <w:txbxContent>
                    <w:p w:rsidR="00EC284C" w:rsidRDefault="00EC284C" w:rsidP="00EC284C">
                      <w:pPr>
                        <w:spacing w:before="360"/>
                        <w:rPr>
                          <w:rFonts w:ascii="Lucida Handwriting" w:hAnsi="Lucida Handwriting"/>
                          <w:sz w:val="40"/>
                          <w:szCs w:val="40"/>
                        </w:rPr>
                      </w:pPr>
                      <w:r w:rsidRPr="00EE169F">
                        <w:rPr>
                          <w:rFonts w:ascii="Lucida Handwriting" w:hAnsi="Lucida Handwriting"/>
                          <w:sz w:val="40"/>
                          <w:szCs w:val="40"/>
                        </w:rPr>
                        <w:t>Liebe(r) _________________________</w:t>
                      </w:r>
                    </w:p>
                    <w:p w:rsidR="00EC284C" w:rsidRDefault="00EC284C" w:rsidP="00EC284C">
                      <w:pPr>
                        <w:spacing w:before="7560"/>
                        <w:rPr>
                          <w:rFonts w:ascii="Lucida Handwriting" w:hAnsi="Lucida Handwriting"/>
                          <w:sz w:val="40"/>
                          <w:szCs w:val="40"/>
                        </w:rPr>
                      </w:pPr>
                      <w:r>
                        <w:rPr>
                          <w:rFonts w:ascii="Lucida Handwriting" w:hAnsi="Lucida Handwriting"/>
                          <w:sz w:val="40"/>
                          <w:szCs w:val="40"/>
                        </w:rPr>
                        <w:t>Herzliche Grüße,</w:t>
                      </w:r>
                    </w:p>
                    <w:p w:rsidR="00EC284C" w:rsidRPr="00EE169F" w:rsidRDefault="00EC284C" w:rsidP="00EC284C">
                      <w:pPr>
                        <w:spacing w:before="240"/>
                        <w:rPr>
                          <w:rFonts w:ascii="Lucida Handwriting" w:hAnsi="Lucida Handwriting"/>
                          <w:sz w:val="40"/>
                          <w:szCs w:val="40"/>
                        </w:rPr>
                      </w:pPr>
                      <w:r>
                        <w:rPr>
                          <w:rFonts w:ascii="Lucida Handwriting" w:hAnsi="Lucida Handwriting"/>
                          <w:sz w:val="40"/>
                          <w:szCs w:val="40"/>
                        </w:rPr>
                        <w:t>Dein(e)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9056A6" w:rsidRPr="00450272" w:rsidRDefault="009056A6" w:rsidP="00450272">
      <w:bookmarkStart w:id="0" w:name="_GoBack"/>
      <w:bookmarkEnd w:id="0"/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C08" w:rsidRDefault="00673C08">
      <w:r>
        <w:separator/>
      </w:r>
    </w:p>
  </w:endnote>
  <w:endnote w:type="continuationSeparator" w:id="0">
    <w:p w:rsidR="00673C08" w:rsidRDefault="0067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EC284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C08" w:rsidRDefault="00673C08">
      <w:r>
        <w:separator/>
      </w:r>
    </w:p>
  </w:footnote>
  <w:footnote w:type="continuationSeparator" w:id="0">
    <w:p w:rsidR="00673C08" w:rsidRDefault="00673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4C"/>
    <w:rsid w:val="00001753"/>
    <w:rsid w:val="00007F45"/>
    <w:rsid w:val="00012D4C"/>
    <w:rsid w:val="00016F18"/>
    <w:rsid w:val="000272AE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73C08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C284C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C284C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C284C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2011-07-19T09:10:00Z</dcterms:created>
  <dcterms:modified xsi:type="dcterms:W3CDTF">2011-07-19T09:10:00Z</dcterms:modified>
</cp:coreProperties>
</file>